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73" w:type="dxa"/>
        <w:tblInd w:w="-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"/>
        <w:gridCol w:w="313"/>
        <w:gridCol w:w="1104"/>
        <w:gridCol w:w="709"/>
        <w:gridCol w:w="567"/>
        <w:gridCol w:w="1399"/>
        <w:gridCol w:w="19"/>
        <w:gridCol w:w="357"/>
        <w:gridCol w:w="3039"/>
        <w:gridCol w:w="101"/>
        <w:gridCol w:w="1569"/>
        <w:gridCol w:w="37"/>
      </w:tblGrid>
      <w:tr w:rsidR="00A7690D" w:rsidRPr="00C017DF" w14:paraId="09AEABB5" w14:textId="77777777" w:rsidTr="0011266D">
        <w:trPr>
          <w:trHeight w:val="56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610B9C4" w14:textId="77777777" w:rsidR="00A7690D" w:rsidRPr="006E3F12" w:rsidRDefault="00A7690D" w:rsidP="00AA516C">
            <w:pPr>
              <w:jc w:val="center"/>
              <w:rPr>
                <w:rFonts w:ascii="Arial" w:hAnsi="Arial" w:cs="Arial"/>
                <w:b/>
                <w:bCs/>
                <w:sz w:val="36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Klasse*: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AB34C06" w14:textId="77777777" w:rsidR="00A7690D" w:rsidRPr="00C017DF" w:rsidRDefault="00A7690D" w:rsidP="00A7690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instrText xml:space="preserve"> FORMTEXT </w:instrText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fldChar w:fldCharType="separate"/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16"/>
                <w:szCs w:val="20"/>
              </w:rPr>
              <w:t>* Z</w:t>
            </w:r>
            <w:r w:rsidRPr="005D277D">
              <w:rPr>
                <w:rFonts w:ascii="Arial" w:hAnsi="Arial" w:cs="Arial"/>
                <w:bCs/>
                <w:sz w:val="16"/>
                <w:szCs w:val="20"/>
              </w:rPr>
              <w:t xml:space="preserve"> of </w:t>
            </w:r>
            <w:r>
              <w:rPr>
                <w:rFonts w:ascii="Arial" w:hAnsi="Arial" w:cs="Arial"/>
                <w:bCs/>
                <w:sz w:val="16"/>
                <w:szCs w:val="20"/>
              </w:rPr>
              <w:t>ZZ</w:t>
            </w:r>
          </w:p>
        </w:tc>
        <w:tc>
          <w:tcPr>
            <w:tcW w:w="2675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7B786861" w14:textId="77777777" w:rsidR="00A7690D" w:rsidRPr="005D277D" w:rsidRDefault="00A7690D" w:rsidP="00AA516C">
            <w:pPr>
              <w:ind w:left="1348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4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494826" w14:textId="77777777" w:rsidR="00A7690D" w:rsidRPr="00C017DF" w:rsidRDefault="00A7690D" w:rsidP="00AA51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="0011266D">
              <w:rPr>
                <w:rFonts w:ascii="Arial" w:hAnsi="Arial" w:cs="Arial"/>
                <w:b/>
                <w:bCs/>
                <w:sz w:val="20"/>
                <w:szCs w:val="20"/>
              </w:rPr>
              <w:t>Startnummer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="00D3366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3366D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D3366D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D3366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D3366D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D3366D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D3366D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D3366D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D3366D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D3366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</w:t>
            </w:r>
          </w:p>
        </w:tc>
        <w:tc>
          <w:tcPr>
            <w:tcW w:w="1707" w:type="dxa"/>
            <w:gridSpan w:val="3"/>
            <w:tcBorders>
              <w:top w:val="nil"/>
              <w:left w:val="single" w:sz="12" w:space="0" w:color="auto"/>
              <w:right w:val="nil"/>
            </w:tcBorders>
          </w:tcPr>
          <w:p w14:paraId="7761BDD5" w14:textId="77777777" w:rsidR="00A7690D" w:rsidRDefault="00A7690D" w:rsidP="00AA51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BBC8106" w14:textId="77777777" w:rsidR="00A7690D" w:rsidRPr="00C017DF" w:rsidRDefault="00A7690D" w:rsidP="00AA51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7690D" w:rsidRPr="00C017DF" w14:paraId="4A4F9EC5" w14:textId="77777777" w:rsidTr="00AA516C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nil"/>
              <w:left w:val="nil"/>
              <w:right w:val="nil"/>
            </w:tcBorders>
          </w:tcPr>
          <w:p w14:paraId="0CFE0138" w14:textId="77777777" w:rsidR="00A7690D" w:rsidRPr="00C017DF" w:rsidRDefault="00A7690D" w:rsidP="00AA51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81793E" w14:textId="77777777" w:rsidR="00A7690D" w:rsidRPr="00C017DF" w:rsidRDefault="00A7690D" w:rsidP="00AA51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right w:val="nil"/>
            </w:tcBorders>
          </w:tcPr>
          <w:p w14:paraId="0D150656" w14:textId="77777777" w:rsidR="00A7690D" w:rsidRPr="00C017DF" w:rsidRDefault="00A7690D" w:rsidP="00AA51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</w:tcPr>
          <w:p w14:paraId="7AA0B74D" w14:textId="77777777" w:rsidR="00A7690D" w:rsidRPr="00C017DF" w:rsidRDefault="00A7690D" w:rsidP="00AA51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A50FAB" w14:textId="77777777" w:rsidR="00A7690D" w:rsidRPr="00C017DF" w:rsidRDefault="00A7690D" w:rsidP="00AA51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Voltigeurs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</w:tcPr>
          <w:p w14:paraId="1156CEFE" w14:textId="77777777" w:rsidR="00A7690D" w:rsidRPr="00C017DF" w:rsidRDefault="00A7690D" w:rsidP="00AA51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</w:tr>
      <w:tr w:rsidR="00A7690D" w:rsidRPr="00C017DF" w14:paraId="07A1E2D4" w14:textId="77777777" w:rsidTr="00AA516C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6B8ADAC2" w14:textId="77777777" w:rsidR="00A7690D" w:rsidRPr="00C017DF" w:rsidRDefault="00A7690D" w:rsidP="00AA51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Jury: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48F73398" w14:textId="77777777" w:rsidR="00A7690D" w:rsidRPr="00C017DF" w:rsidRDefault="00A7690D" w:rsidP="00AA51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4E833672" w14:textId="77777777" w:rsidR="00A7690D" w:rsidRPr="00C017DF" w:rsidRDefault="00A7690D" w:rsidP="00AA51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1ACC804B" w14:textId="77777777" w:rsidR="00A7690D" w:rsidRPr="00C017DF" w:rsidRDefault="00A7690D" w:rsidP="00AA51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69" w:type="dxa"/>
          </w:tcPr>
          <w:p w14:paraId="32627EA9" w14:textId="77777777" w:rsidR="00A7690D" w:rsidRPr="00C017DF" w:rsidRDefault="00A7690D" w:rsidP="00AA51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" w:name="Text1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A7690D" w:rsidRPr="00C017DF" w14:paraId="63B0275A" w14:textId="77777777" w:rsidTr="00AA516C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688792CA" w14:textId="77777777" w:rsidR="00A7690D" w:rsidRPr="00C017DF" w:rsidRDefault="00A7690D" w:rsidP="00AA51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Datum: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34173CEE" w14:textId="77777777" w:rsidR="00A7690D" w:rsidRPr="00C017DF" w:rsidRDefault="00A7690D" w:rsidP="00AA51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7A893F5D" w14:textId="77777777" w:rsidR="00A7690D" w:rsidRPr="00C017DF" w:rsidRDefault="00A7690D" w:rsidP="00AA51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2)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7E50C8DE" w14:textId="77777777" w:rsidR="00A7690D" w:rsidRPr="00C017DF" w:rsidRDefault="00A7690D" w:rsidP="00AA51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4" w:name="Text9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569" w:type="dxa"/>
          </w:tcPr>
          <w:p w14:paraId="7C36F70A" w14:textId="77777777" w:rsidR="00A7690D" w:rsidRPr="00C017DF" w:rsidRDefault="00A7690D" w:rsidP="00AA51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5" w:name="Text1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5"/>
          </w:p>
        </w:tc>
      </w:tr>
      <w:tr w:rsidR="00A7690D" w:rsidRPr="00C017DF" w14:paraId="7EF0624B" w14:textId="77777777" w:rsidTr="00AA516C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bottom w:val="single" w:sz="4" w:space="0" w:color="auto"/>
              <w:right w:val="dotted" w:sz="4" w:space="0" w:color="auto"/>
            </w:tcBorders>
          </w:tcPr>
          <w:p w14:paraId="77E2971C" w14:textId="77777777" w:rsidR="00A7690D" w:rsidRPr="00C017DF" w:rsidRDefault="00A7690D" w:rsidP="00AA516C">
            <w:pPr>
              <w:keepNext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Plaats: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4ACC1132" w14:textId="77777777" w:rsidR="00A7690D" w:rsidRPr="00C017DF" w:rsidRDefault="00A7690D" w:rsidP="00AA51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357" w:type="dxa"/>
            <w:tcBorders>
              <w:bottom w:val="single" w:sz="4" w:space="0" w:color="auto"/>
              <w:right w:val="dotted" w:sz="4" w:space="0" w:color="auto"/>
            </w:tcBorders>
          </w:tcPr>
          <w:p w14:paraId="11BC871B" w14:textId="77777777" w:rsidR="00A7690D" w:rsidRPr="00C017DF" w:rsidRDefault="00A7690D" w:rsidP="00AA51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0897C56B" w14:textId="77777777" w:rsidR="00A7690D" w:rsidRPr="00C017DF" w:rsidRDefault="00A7690D" w:rsidP="00AA51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417D4C99" w14:textId="77777777" w:rsidR="00A7690D" w:rsidRPr="00C017DF" w:rsidRDefault="00A7690D" w:rsidP="00AA51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A7690D" w:rsidRPr="00C017DF" w14:paraId="699CF2B7" w14:textId="77777777" w:rsidTr="00AA516C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</w:tcPr>
          <w:p w14:paraId="66F7D9D8" w14:textId="77777777" w:rsidR="00A7690D" w:rsidRPr="00C017DF" w:rsidRDefault="00A7690D" w:rsidP="00AA51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Team: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4D6D2463" w14:textId="77777777" w:rsidR="00A7690D" w:rsidRPr="00C017DF" w:rsidRDefault="00A7690D" w:rsidP="00AA51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7" w:name="Text4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357" w:type="dxa"/>
            <w:tcBorders>
              <w:top w:val="single" w:sz="4" w:space="0" w:color="auto"/>
              <w:right w:val="dotted" w:sz="4" w:space="0" w:color="auto"/>
            </w:tcBorders>
          </w:tcPr>
          <w:p w14:paraId="6F19B989" w14:textId="77777777" w:rsidR="00A7690D" w:rsidRPr="00C017DF" w:rsidRDefault="00A7690D" w:rsidP="00AA51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48EFB93A" w14:textId="77777777" w:rsidR="00A7690D" w:rsidRPr="00C017DF" w:rsidRDefault="00A7690D" w:rsidP="00AA51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2FA1B4AC" w14:textId="77777777" w:rsidR="00A7690D" w:rsidRPr="00C017DF" w:rsidRDefault="00A7690D" w:rsidP="00AA51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A7690D" w:rsidRPr="00C017DF" w14:paraId="05464829" w14:textId="77777777" w:rsidTr="00AA516C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45183437" w14:textId="77777777" w:rsidR="00A7690D" w:rsidRPr="00C017DF" w:rsidRDefault="00A7690D" w:rsidP="00AA51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Paard: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4C9804BC" w14:textId="77777777" w:rsidR="00A7690D" w:rsidRPr="00C017DF" w:rsidRDefault="00A7690D" w:rsidP="00AA51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8" w:name="Text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EFA8991" w14:textId="77777777" w:rsidR="00A7690D" w:rsidRPr="00C017DF" w:rsidRDefault="00A7690D" w:rsidP="00AA51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6C7C87BE" w14:textId="77777777" w:rsidR="00A7690D" w:rsidRPr="00C017DF" w:rsidRDefault="00A7690D" w:rsidP="00AA51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00707ED6" w14:textId="77777777" w:rsidR="00A7690D" w:rsidRPr="00C017DF" w:rsidRDefault="00A7690D" w:rsidP="00AA51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9" w:type="dxa"/>
          </w:tcPr>
          <w:p w14:paraId="76BE8020" w14:textId="77777777" w:rsidR="00A7690D" w:rsidRPr="00C017DF" w:rsidRDefault="00A7690D" w:rsidP="00AA51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A7690D" w:rsidRPr="00C017DF" w14:paraId="174C3677" w14:textId="77777777" w:rsidTr="00AA516C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744B078F" w14:textId="77777777" w:rsidR="00A7690D" w:rsidRPr="00C017DF" w:rsidRDefault="00A7690D" w:rsidP="00AA51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Longeur: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7D6E01C4" w14:textId="77777777" w:rsidR="00A7690D" w:rsidRPr="00C017DF" w:rsidRDefault="00A7690D" w:rsidP="00AA51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9" w:name="Text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2" w:space="0" w:color="auto"/>
            </w:tcBorders>
          </w:tcPr>
          <w:p w14:paraId="0046B01F" w14:textId="77777777" w:rsidR="00A7690D" w:rsidRPr="00C017DF" w:rsidRDefault="00A7690D" w:rsidP="00AA51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7" w:type="dxa"/>
            <w:tcBorders>
              <w:left w:val="single" w:sz="2" w:space="0" w:color="auto"/>
              <w:bottom w:val="single" w:sz="4" w:space="0" w:color="auto"/>
              <w:right w:val="dotted" w:sz="4" w:space="0" w:color="auto"/>
            </w:tcBorders>
          </w:tcPr>
          <w:p w14:paraId="32DF48BD" w14:textId="77777777" w:rsidR="00A7690D" w:rsidRPr="00C017DF" w:rsidRDefault="00A7690D" w:rsidP="00AA51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3AF64C56" w14:textId="77777777" w:rsidR="00A7690D" w:rsidRPr="00C017DF" w:rsidRDefault="00A7690D" w:rsidP="00AA51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9" w:type="dxa"/>
          </w:tcPr>
          <w:p w14:paraId="15DB40A8" w14:textId="77777777" w:rsidR="00A7690D" w:rsidRPr="00C017DF" w:rsidRDefault="00A7690D" w:rsidP="00AA51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61D22701" w14:textId="77777777" w:rsidR="00615814" w:rsidRPr="00C017DF" w:rsidRDefault="00921A96" w:rsidP="00C017DF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2"/>
        <w:gridCol w:w="1351"/>
        <w:gridCol w:w="1351"/>
        <w:gridCol w:w="1352"/>
        <w:gridCol w:w="1351"/>
        <w:gridCol w:w="1351"/>
        <w:gridCol w:w="1352"/>
      </w:tblGrid>
      <w:tr w:rsidR="00254188" w:rsidRPr="00744A50" w14:paraId="46ACE4F5" w14:textId="77777777" w:rsidTr="00744A50">
        <w:tc>
          <w:tcPr>
            <w:tcW w:w="9494" w:type="dxa"/>
            <w:gridSpan w:val="7"/>
            <w:shd w:val="clear" w:color="auto" w:fill="auto"/>
          </w:tcPr>
          <w:p w14:paraId="562F3EE8" w14:textId="77777777" w:rsidR="00254188" w:rsidRPr="00744A50" w:rsidRDefault="00254188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4A50">
              <w:rPr>
                <w:rFonts w:ascii="Arial" w:hAnsi="Arial" w:cs="Arial"/>
                <w:b/>
                <w:bCs/>
                <w:sz w:val="20"/>
                <w:szCs w:val="20"/>
              </w:rPr>
              <w:t>Opmerkingen</w:t>
            </w:r>
          </w:p>
          <w:p w14:paraId="6D8D398C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DE5A5F2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E1C18F1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6F5C233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D27E08A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DDDE8F2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53E6B74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21A96" w:rsidRPr="00744A50" w14:paraId="184C500C" w14:textId="77777777" w:rsidTr="00D40B8B">
        <w:tc>
          <w:tcPr>
            <w:tcW w:w="1356" w:type="dxa"/>
            <w:shd w:val="clear" w:color="auto" w:fill="auto"/>
          </w:tcPr>
          <w:p w14:paraId="71D85E19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Aftrekpunten voor vallen</w:t>
            </w:r>
          </w:p>
        </w:tc>
        <w:tc>
          <w:tcPr>
            <w:tcW w:w="1356" w:type="dxa"/>
            <w:shd w:val="clear" w:color="auto" w:fill="auto"/>
          </w:tcPr>
          <w:p w14:paraId="149ECFC8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2B95F84F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7" w:type="dxa"/>
            <w:shd w:val="clear" w:color="auto" w:fill="auto"/>
          </w:tcPr>
          <w:p w14:paraId="3363C192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1505D3D6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1B9C6B65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7" w:type="dxa"/>
            <w:shd w:val="clear" w:color="auto" w:fill="auto"/>
          </w:tcPr>
          <w:p w14:paraId="5AD0D370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2A7A677" w14:textId="77777777" w:rsidR="00254188" w:rsidRDefault="00254188" w:rsidP="00254188">
      <w:pPr>
        <w:rPr>
          <w:rFonts w:ascii="Arial" w:hAnsi="Arial" w:cs="Arial"/>
          <w:b/>
          <w:bCs/>
          <w:sz w:val="20"/>
          <w:szCs w:val="20"/>
        </w:rPr>
      </w:pPr>
    </w:p>
    <w:p w14:paraId="34A9EF5C" w14:textId="77777777" w:rsidR="00921A96" w:rsidRDefault="00921A96" w:rsidP="00921A9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Moeilijkheidsgraad </w:t>
      </w:r>
    </w:p>
    <w:p w14:paraId="765064E0" w14:textId="77777777" w:rsidR="00921A96" w:rsidRPr="008A0098" w:rsidRDefault="00717D6B" w:rsidP="00921A9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4"/>
        <w:gridCol w:w="1168"/>
        <w:gridCol w:w="1168"/>
        <w:gridCol w:w="1168"/>
        <w:gridCol w:w="1168"/>
        <w:gridCol w:w="1168"/>
        <w:gridCol w:w="1168"/>
      </w:tblGrid>
      <w:tr w:rsidR="00717D6B" w:rsidRPr="00D40B8B" w14:paraId="2239F39C" w14:textId="77777777" w:rsidTr="00D40B8B">
        <w:trPr>
          <w:trHeight w:val="266"/>
        </w:trPr>
        <w:tc>
          <w:tcPr>
            <w:tcW w:w="8304" w:type="dxa"/>
            <w:gridSpan w:val="6"/>
            <w:shd w:val="clear" w:color="auto" w:fill="auto"/>
          </w:tcPr>
          <w:p w14:paraId="053AD805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0B8B">
              <w:rPr>
                <w:rFonts w:ascii="Arial" w:hAnsi="Arial" w:cs="Arial"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</w:t>
            </w:r>
            <w:r w:rsidRPr="00D40B8B">
              <w:rPr>
                <w:rFonts w:ascii="Arial" w:hAnsi="Arial" w:cs="Arial"/>
                <w:bCs/>
                <w:sz w:val="16"/>
                <w:szCs w:val="16"/>
              </w:rPr>
              <w:br/>
              <w:t xml:space="preserve">                                                                                                </w:t>
            </w:r>
            <w:r w:rsidR="008775D5">
              <w:rPr>
                <w:rFonts w:ascii="Arial" w:hAnsi="Arial" w:cs="Arial"/>
                <w:bCs/>
                <w:sz w:val="16"/>
                <w:szCs w:val="16"/>
              </w:rPr>
              <w:t xml:space="preserve">                         Max. 25</w:t>
            </w:r>
            <w:r w:rsidRPr="00D40B8B">
              <w:rPr>
                <w:rFonts w:ascii="Arial" w:hAnsi="Arial" w:cs="Arial"/>
                <w:bCs/>
                <w:sz w:val="16"/>
                <w:szCs w:val="16"/>
              </w:rPr>
              <w:t xml:space="preserve"> oefeningen tellen</w:t>
            </w:r>
          </w:p>
        </w:tc>
        <w:tc>
          <w:tcPr>
            <w:tcW w:w="1168" w:type="dxa"/>
            <w:shd w:val="clear" w:color="auto" w:fill="auto"/>
          </w:tcPr>
          <w:p w14:paraId="3D7DE7FF" w14:textId="77777777" w:rsidR="00717D6B" w:rsidRPr="00D40B8B" w:rsidRDefault="009F77C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Cijfer</w:t>
            </w:r>
          </w:p>
        </w:tc>
      </w:tr>
      <w:tr w:rsidR="00717D6B" w:rsidRPr="00D40B8B" w14:paraId="1C993BCA" w14:textId="77777777" w:rsidTr="00D40B8B">
        <w:trPr>
          <w:trHeight w:val="248"/>
        </w:trPr>
        <w:tc>
          <w:tcPr>
            <w:tcW w:w="2464" w:type="dxa"/>
            <w:shd w:val="clear" w:color="auto" w:fill="auto"/>
          </w:tcPr>
          <w:p w14:paraId="24437693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0B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D- oefeningen </w:t>
            </w:r>
          </w:p>
        </w:tc>
        <w:tc>
          <w:tcPr>
            <w:tcW w:w="1168" w:type="dxa"/>
            <w:shd w:val="clear" w:color="auto" w:fill="auto"/>
          </w:tcPr>
          <w:p w14:paraId="4B28A325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14:paraId="71078FB1" w14:textId="77777777" w:rsidR="00717D6B" w:rsidRPr="00D40B8B" w:rsidRDefault="008775D5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 0.4</w:t>
            </w:r>
          </w:p>
        </w:tc>
        <w:tc>
          <w:tcPr>
            <w:tcW w:w="1168" w:type="dxa"/>
            <w:vMerge w:val="restart"/>
            <w:shd w:val="clear" w:color="auto" w:fill="7F7F7F"/>
          </w:tcPr>
          <w:p w14:paraId="4A205D8E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14:paraId="56B1EBEC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vMerge w:val="restart"/>
            <w:shd w:val="clear" w:color="auto" w:fill="7F7F7F"/>
          </w:tcPr>
          <w:p w14:paraId="02B4A6B0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14:paraId="676B5B44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17D6B" w:rsidRPr="00D40B8B" w14:paraId="4FD6B5D8" w14:textId="77777777" w:rsidTr="00D40B8B">
        <w:trPr>
          <w:trHeight w:val="266"/>
        </w:trPr>
        <w:tc>
          <w:tcPr>
            <w:tcW w:w="2464" w:type="dxa"/>
            <w:shd w:val="clear" w:color="auto" w:fill="auto"/>
          </w:tcPr>
          <w:p w14:paraId="3D977712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0B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M-oefeningen </w:t>
            </w:r>
          </w:p>
        </w:tc>
        <w:tc>
          <w:tcPr>
            <w:tcW w:w="1168" w:type="dxa"/>
            <w:shd w:val="clear" w:color="auto" w:fill="auto"/>
          </w:tcPr>
          <w:p w14:paraId="76BFBA56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14:paraId="345C7C6A" w14:textId="77777777" w:rsidR="00717D6B" w:rsidRPr="00D40B8B" w:rsidRDefault="00E11645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 0.3</w:t>
            </w:r>
          </w:p>
        </w:tc>
        <w:tc>
          <w:tcPr>
            <w:tcW w:w="1168" w:type="dxa"/>
            <w:vMerge/>
            <w:shd w:val="clear" w:color="auto" w:fill="7F7F7F"/>
          </w:tcPr>
          <w:p w14:paraId="5B1DBC0F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14:paraId="1EC46537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vMerge/>
            <w:shd w:val="clear" w:color="auto" w:fill="7F7F7F"/>
          </w:tcPr>
          <w:p w14:paraId="6F6BB9AE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14:paraId="12BF4C16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17D6B" w:rsidRPr="00D40B8B" w14:paraId="1AADBDE1" w14:textId="77777777" w:rsidTr="00D40B8B">
        <w:trPr>
          <w:trHeight w:val="248"/>
        </w:trPr>
        <w:tc>
          <w:tcPr>
            <w:tcW w:w="2464" w:type="dxa"/>
            <w:shd w:val="clear" w:color="auto" w:fill="auto"/>
          </w:tcPr>
          <w:p w14:paraId="7B0AEEBD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0B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E-oefeningen </w:t>
            </w:r>
          </w:p>
        </w:tc>
        <w:tc>
          <w:tcPr>
            <w:tcW w:w="1168" w:type="dxa"/>
            <w:shd w:val="clear" w:color="auto" w:fill="auto"/>
          </w:tcPr>
          <w:p w14:paraId="6D75CF9B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14:paraId="5BAA4C64" w14:textId="77777777" w:rsidR="00717D6B" w:rsidRPr="00D40B8B" w:rsidRDefault="00E11645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 0.1</w:t>
            </w:r>
          </w:p>
        </w:tc>
        <w:tc>
          <w:tcPr>
            <w:tcW w:w="1168" w:type="dxa"/>
            <w:vMerge/>
            <w:shd w:val="clear" w:color="auto" w:fill="7F7F7F"/>
          </w:tcPr>
          <w:p w14:paraId="2F418580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14:paraId="7FAB4BEC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vMerge/>
            <w:shd w:val="clear" w:color="auto" w:fill="7F7F7F"/>
          </w:tcPr>
          <w:p w14:paraId="698CA76D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14:paraId="53FFE2D4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17D6B" w:rsidRPr="00D40B8B" w14:paraId="1A80B437" w14:textId="77777777" w:rsidTr="00D40B8B">
        <w:trPr>
          <w:trHeight w:val="266"/>
        </w:trPr>
        <w:tc>
          <w:tcPr>
            <w:tcW w:w="2464" w:type="dxa"/>
            <w:shd w:val="clear" w:color="auto" w:fill="auto"/>
          </w:tcPr>
          <w:p w14:paraId="165A1292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0B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Aantal oefeningen </w:t>
            </w:r>
          </w:p>
        </w:tc>
        <w:tc>
          <w:tcPr>
            <w:tcW w:w="1168" w:type="dxa"/>
            <w:shd w:val="clear" w:color="auto" w:fill="auto"/>
          </w:tcPr>
          <w:p w14:paraId="18871680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40" w:type="dxa"/>
            <w:gridSpan w:val="5"/>
            <w:shd w:val="clear" w:color="auto" w:fill="auto"/>
          </w:tcPr>
          <w:p w14:paraId="1176ED77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68E6E7B" w14:textId="77777777" w:rsidR="00D40B8B" w:rsidRPr="00D40B8B" w:rsidRDefault="00D40B8B" w:rsidP="00D40B8B">
      <w:pPr>
        <w:rPr>
          <w:vanish/>
        </w:rPr>
      </w:pPr>
    </w:p>
    <w:p w14:paraId="31314FFB" w14:textId="77777777" w:rsidR="00615814" w:rsidRDefault="00615814" w:rsidP="00007C58">
      <w:pPr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horzAnchor="margin" w:tblpXSpec="right" w:tblpY="-2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134"/>
      </w:tblGrid>
      <w:tr w:rsidR="00BC5D86" w:rsidRPr="00D40B8B" w14:paraId="15E32377" w14:textId="77777777" w:rsidTr="00BC5D86">
        <w:trPr>
          <w:trHeight w:val="271"/>
        </w:trPr>
        <w:tc>
          <w:tcPr>
            <w:tcW w:w="2802" w:type="dxa"/>
            <w:shd w:val="clear" w:color="auto" w:fill="auto"/>
            <w:vAlign w:val="center"/>
          </w:tcPr>
          <w:p w14:paraId="4BD62E38" w14:textId="77777777" w:rsidR="00BC5D86" w:rsidRPr="00D40B8B" w:rsidRDefault="00BC5D86" w:rsidP="00BC5D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Cijfer</w:t>
            </w:r>
            <w:r w:rsidRPr="00D40B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moeilijkheid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(30%)</w:t>
            </w:r>
          </w:p>
        </w:tc>
        <w:tc>
          <w:tcPr>
            <w:tcW w:w="1134" w:type="dxa"/>
            <w:shd w:val="clear" w:color="auto" w:fill="auto"/>
          </w:tcPr>
          <w:p w14:paraId="72B7F29B" w14:textId="77777777" w:rsidR="00BC5D86" w:rsidRPr="00D40B8B" w:rsidRDefault="00BC5D86" w:rsidP="00BC5D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</w:p>
        </w:tc>
      </w:tr>
    </w:tbl>
    <w:p w14:paraId="45D44926" w14:textId="77777777" w:rsidR="00BC5D86" w:rsidRDefault="00BC5D86" w:rsidP="00BC5D8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/>
      </w:r>
    </w:p>
    <w:p w14:paraId="7C070421" w14:textId="77777777" w:rsidR="00BC5D86" w:rsidRDefault="00BC5D86" w:rsidP="00BC5D8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Uitvoering van de oefeningen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p w14:paraId="34365136" w14:textId="77777777" w:rsidR="00BC5D86" w:rsidRPr="008A74E4" w:rsidRDefault="00BC5D86" w:rsidP="00BC5D86">
      <w:pPr>
        <w:rPr>
          <w:rFonts w:ascii="Arial" w:hAnsi="Arial" w:cs="Arial"/>
          <w:bCs/>
          <w:sz w:val="20"/>
          <w:szCs w:val="20"/>
        </w:rPr>
      </w:pPr>
      <w:r w:rsidRPr="008A74E4">
        <w:rPr>
          <w:rFonts w:ascii="Arial" w:hAnsi="Arial" w:cs="Arial"/>
          <w:bCs/>
          <w:sz w:val="20"/>
          <w:szCs w:val="20"/>
        </w:rPr>
        <w:t>Berekening cijfer;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842"/>
        <w:gridCol w:w="4962"/>
      </w:tblGrid>
      <w:tr w:rsidR="00BC5D86" w:rsidRPr="00170EA2" w14:paraId="5DDC3496" w14:textId="77777777" w:rsidTr="0026584B">
        <w:tc>
          <w:tcPr>
            <w:tcW w:w="2802" w:type="dxa"/>
            <w:shd w:val="clear" w:color="auto" w:fill="auto"/>
          </w:tcPr>
          <w:p w14:paraId="22D65BC3" w14:textId="77777777" w:rsidR="00BC5D86" w:rsidRPr="00170EA2" w:rsidRDefault="00BC5D86" w:rsidP="002658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0EA2">
              <w:rPr>
                <w:rFonts w:ascii="Arial" w:hAnsi="Arial" w:cs="Arial"/>
                <w:b/>
                <w:bCs/>
                <w:sz w:val="20"/>
                <w:szCs w:val="20"/>
              </w:rPr>
              <w:t>Totaal aantal aftrekpunten</w:t>
            </w:r>
          </w:p>
        </w:tc>
        <w:tc>
          <w:tcPr>
            <w:tcW w:w="1842" w:type="dxa"/>
            <w:shd w:val="clear" w:color="auto" w:fill="auto"/>
          </w:tcPr>
          <w:p w14:paraId="148B04D6" w14:textId="77777777" w:rsidR="00BC5D86" w:rsidRPr="00170EA2" w:rsidRDefault="00BC5D86" w:rsidP="002658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0EA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Aantal oefeningen </w:t>
            </w:r>
          </w:p>
        </w:tc>
        <w:tc>
          <w:tcPr>
            <w:tcW w:w="4962" w:type="dxa"/>
            <w:shd w:val="clear" w:color="auto" w:fill="auto"/>
          </w:tcPr>
          <w:p w14:paraId="344533AD" w14:textId="77777777" w:rsidR="00BC5D86" w:rsidRPr="00170EA2" w:rsidRDefault="00BC5D86" w:rsidP="002658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0EA2">
              <w:rPr>
                <w:rFonts w:ascii="Arial" w:hAnsi="Arial" w:cs="Arial"/>
                <w:b/>
                <w:bCs/>
                <w:sz w:val="20"/>
                <w:szCs w:val="20"/>
              </w:rPr>
              <w:t>Totaal aantal aftrekpunten / aantal oefeningen =  totaal aftrek</w:t>
            </w:r>
          </w:p>
        </w:tc>
      </w:tr>
      <w:tr w:rsidR="00BC5D86" w:rsidRPr="00170EA2" w14:paraId="4B2B9349" w14:textId="77777777" w:rsidTr="0026584B">
        <w:tc>
          <w:tcPr>
            <w:tcW w:w="2802" w:type="dxa"/>
            <w:shd w:val="clear" w:color="auto" w:fill="auto"/>
          </w:tcPr>
          <w:p w14:paraId="63DA35EF" w14:textId="77777777" w:rsidR="00BC5D86" w:rsidRPr="00170EA2" w:rsidRDefault="00BC5D86" w:rsidP="002658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14:paraId="4553EAB0" w14:textId="77777777" w:rsidR="00BC5D86" w:rsidRPr="00170EA2" w:rsidRDefault="00BC5D86" w:rsidP="002658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2" w:type="dxa"/>
            <w:shd w:val="clear" w:color="auto" w:fill="auto"/>
          </w:tcPr>
          <w:p w14:paraId="3F5F4C1C" w14:textId="77777777" w:rsidR="00BC5D86" w:rsidRPr="00170EA2" w:rsidRDefault="00BC5D86" w:rsidP="002658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5F7B6C6" w14:textId="77777777" w:rsidR="00BC5D86" w:rsidRPr="00170EA2" w:rsidRDefault="00BC5D86" w:rsidP="002658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1BE2AB0" w14:textId="77777777" w:rsidR="00BC5D86" w:rsidRPr="00170EA2" w:rsidRDefault="00BC5D86" w:rsidP="00BC5D86">
      <w:pPr>
        <w:rPr>
          <w:vanish/>
        </w:rPr>
      </w:pPr>
    </w:p>
    <w:tbl>
      <w:tblPr>
        <w:tblpPr w:leftFromText="141" w:rightFromText="141" w:vertAnchor="text" w:horzAnchor="margin" w:tblpXSpec="right" w:tblpY="20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4"/>
      </w:tblGrid>
      <w:tr w:rsidR="00BC5D86" w:rsidRPr="00170EA2" w14:paraId="47C369D7" w14:textId="77777777" w:rsidTr="0026584B">
        <w:tc>
          <w:tcPr>
            <w:tcW w:w="1164" w:type="dxa"/>
            <w:shd w:val="clear" w:color="auto" w:fill="auto"/>
          </w:tcPr>
          <w:p w14:paraId="5778939A" w14:textId="77777777" w:rsidR="00BC5D86" w:rsidRPr="00170EA2" w:rsidRDefault="00BC5D86" w:rsidP="002658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EC0305A" w14:textId="77777777" w:rsidR="00BC5D86" w:rsidRDefault="00BC5D86" w:rsidP="00BC5D86">
      <w:pPr>
        <w:rPr>
          <w:rFonts w:ascii="Arial" w:hAnsi="Arial" w:cs="Arial"/>
          <w:b/>
          <w:bCs/>
          <w:sz w:val="20"/>
          <w:szCs w:val="20"/>
        </w:rPr>
      </w:pPr>
    </w:p>
    <w:p w14:paraId="1E0BBEF8" w14:textId="77777777" w:rsidR="00BC5D86" w:rsidRDefault="00BC5D86" w:rsidP="00BC5D86">
      <w:pPr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10 – totaal aftrek =  </w:t>
      </w:r>
    </w:p>
    <w:tbl>
      <w:tblPr>
        <w:tblpPr w:leftFromText="141" w:rightFromText="141" w:vertAnchor="text" w:horzAnchor="margin" w:tblpXSpec="right" w:tblpY="1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1134"/>
      </w:tblGrid>
      <w:tr w:rsidR="00BC5D86" w:rsidRPr="00744A50" w14:paraId="61527FCB" w14:textId="77777777" w:rsidTr="0026584B">
        <w:tc>
          <w:tcPr>
            <w:tcW w:w="4928" w:type="dxa"/>
            <w:shd w:val="clear" w:color="auto" w:fill="auto"/>
          </w:tcPr>
          <w:p w14:paraId="43A9F481" w14:textId="77777777" w:rsidR="00BC5D86" w:rsidRPr="00744A50" w:rsidRDefault="00BC5D86" w:rsidP="0026584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Aftrekpunten voor vallen</w:t>
            </w:r>
          </w:p>
        </w:tc>
        <w:tc>
          <w:tcPr>
            <w:tcW w:w="1134" w:type="dxa"/>
            <w:shd w:val="clear" w:color="auto" w:fill="auto"/>
          </w:tcPr>
          <w:p w14:paraId="6A15CC7B" w14:textId="77777777" w:rsidR="00BC5D86" w:rsidRPr="00744A50" w:rsidRDefault="00BC5D86" w:rsidP="0026584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4FD8B47" w14:textId="77777777" w:rsidR="00BC5D86" w:rsidRDefault="00BC5D86" w:rsidP="00BC5D86">
      <w:pPr>
        <w:rPr>
          <w:rFonts w:ascii="Arial" w:hAnsi="Arial" w:cs="Arial"/>
          <w:b/>
          <w:bCs/>
          <w:sz w:val="20"/>
          <w:szCs w:val="20"/>
        </w:rPr>
      </w:pPr>
    </w:p>
    <w:p w14:paraId="7DD4F848" w14:textId="77777777" w:rsidR="00BC5D86" w:rsidRDefault="00BC5D86" w:rsidP="00BC5D86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XSpec="right" w:tblpY="2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BC5D86" w:rsidRPr="00D40B8B" w14:paraId="42F08F14" w14:textId="77777777" w:rsidTr="0026584B">
        <w:trPr>
          <w:trHeight w:val="271"/>
        </w:trPr>
        <w:tc>
          <w:tcPr>
            <w:tcW w:w="2802" w:type="dxa"/>
            <w:shd w:val="clear" w:color="auto" w:fill="auto"/>
            <w:vAlign w:val="center"/>
          </w:tcPr>
          <w:p w14:paraId="6E45EC06" w14:textId="77777777" w:rsidR="00BC5D86" w:rsidRPr="00D40B8B" w:rsidRDefault="00BC5D86" w:rsidP="002658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Cijfer</w:t>
            </w:r>
            <w:r w:rsidRPr="00D40B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uitvoering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(70%)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</w:p>
        </w:tc>
        <w:tc>
          <w:tcPr>
            <w:tcW w:w="1275" w:type="dxa"/>
            <w:shd w:val="clear" w:color="auto" w:fill="auto"/>
          </w:tcPr>
          <w:p w14:paraId="0B7C846A" w14:textId="77777777" w:rsidR="00BC5D86" w:rsidRPr="00D40B8B" w:rsidRDefault="00BC5D86" w:rsidP="002658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1ADD16D" w14:textId="77777777" w:rsidR="00BC5D86" w:rsidRDefault="00BC5D86" w:rsidP="00BC5D8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448104D" w14:textId="77777777" w:rsidR="00BC5D86" w:rsidRDefault="00BC5D86" w:rsidP="00007C58">
      <w:pPr>
        <w:rPr>
          <w:rFonts w:ascii="Arial" w:hAnsi="Arial" w:cs="Arial"/>
          <w:b/>
          <w:sz w:val="20"/>
          <w:szCs w:val="20"/>
        </w:rPr>
      </w:pPr>
    </w:p>
    <w:p w14:paraId="7BA61B4F" w14:textId="77777777" w:rsidR="00615814" w:rsidRPr="00615814" w:rsidRDefault="00615814" w:rsidP="00BC5D86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1240"/>
      </w:tblGrid>
      <w:tr w:rsidR="00007C58" w:rsidRPr="00D40B8B" w14:paraId="4AB09BE4" w14:textId="77777777" w:rsidTr="008A0098">
        <w:tc>
          <w:tcPr>
            <w:tcW w:w="3544" w:type="dxa"/>
            <w:shd w:val="clear" w:color="auto" w:fill="auto"/>
            <w:vAlign w:val="center"/>
          </w:tcPr>
          <w:p w14:paraId="2E728E86" w14:textId="77777777" w:rsidR="00007C58" w:rsidRPr="008A0098" w:rsidRDefault="008A0098" w:rsidP="00007C5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9F77CB">
              <w:rPr>
                <w:rFonts w:ascii="Arial" w:hAnsi="Arial" w:cs="Arial"/>
                <w:b/>
                <w:sz w:val="20"/>
                <w:szCs w:val="20"/>
              </w:rPr>
              <w:t>Cijfer t</w:t>
            </w:r>
            <w:r w:rsidR="00007C58" w:rsidRPr="008A0098">
              <w:rPr>
                <w:rFonts w:ascii="Arial" w:hAnsi="Arial" w:cs="Arial"/>
                <w:b/>
                <w:sz w:val="20"/>
                <w:szCs w:val="20"/>
              </w:rPr>
              <w:t xml:space="preserve">echniek </w:t>
            </w:r>
          </w:p>
          <w:p w14:paraId="7BD28903" w14:textId="77777777" w:rsidR="00007C58" w:rsidRPr="00D40B8B" w:rsidRDefault="00007C58" w:rsidP="00007C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auto"/>
          </w:tcPr>
          <w:p w14:paraId="56DF2C3A" w14:textId="77777777" w:rsidR="00007C58" w:rsidRPr="00D40B8B" w:rsidRDefault="00007C58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459461A" w14:textId="77777777" w:rsidR="00227773" w:rsidRPr="00127083" w:rsidRDefault="004549AF" w:rsidP="00AB006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1FE35034">
          <v:line id="_x0000_s1047" style="position:absolute;z-index:251656704;mso-position-horizontal-relative:text;mso-position-vertical-relative:text" from="-36.5pt,15.7pt" to="521.5pt,15.7pt">
            <v:stroke dashstyle="1 1" endcap="round"/>
          </v:line>
        </w:pict>
      </w:r>
      <w:r>
        <w:rPr>
          <w:rFonts w:ascii="Arial" w:hAnsi="Arial" w:cs="Arial"/>
          <w:b/>
          <w:bCs/>
          <w:noProof/>
          <w:sz w:val="20"/>
          <w:szCs w:val="20"/>
        </w:rPr>
        <w:pict w14:anchorId="6E889EFF">
          <v:line id="_x0000_s1049" style="position:absolute;z-index:251658752;mso-position-horizontal-relative:text;mso-position-vertical-relative:text" from="87pt,7pt" to="204pt,7pt"/>
        </w:pict>
      </w:r>
      <w:r>
        <w:rPr>
          <w:rFonts w:ascii="Arial" w:hAnsi="Arial" w:cs="Arial"/>
          <w:b/>
          <w:bCs/>
          <w:noProof/>
          <w:sz w:val="20"/>
          <w:szCs w:val="20"/>
        </w:rPr>
        <w:pict w14:anchorId="0A48A11D">
          <v:line id="_x0000_s1048" style="position:absolute;z-index:251657728;mso-position-horizontal-relative:text;mso-position-vertical-relative:text" from="342pt,7pt" to="459pt,7pt"/>
        </w:pict>
      </w:r>
      <w:r w:rsidR="00C017DF" w:rsidRPr="00C017DF">
        <w:rPr>
          <w:rFonts w:ascii="Arial" w:hAnsi="Arial" w:cs="Arial"/>
          <w:b/>
          <w:bCs/>
          <w:sz w:val="20"/>
          <w:szCs w:val="20"/>
        </w:rPr>
        <w:t>Lidnummer Jury</w:t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  <w:t>Handtekening</w:t>
      </w:r>
    </w:p>
    <w:sectPr w:rsidR="00227773" w:rsidRPr="00127083" w:rsidSect="00A7690D">
      <w:headerReference w:type="default" r:id="rId11"/>
      <w:footerReference w:type="even" r:id="rId12"/>
      <w:footerReference w:type="default" r:id="rId13"/>
      <w:pgSz w:w="11906" w:h="16838"/>
      <w:pgMar w:top="3092" w:right="1418" w:bottom="1135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AD20B" w14:textId="77777777" w:rsidR="0014701F" w:rsidRDefault="0014701F">
      <w:r>
        <w:separator/>
      </w:r>
    </w:p>
  </w:endnote>
  <w:endnote w:type="continuationSeparator" w:id="0">
    <w:p w14:paraId="2678FA1E" w14:textId="77777777" w:rsidR="0014701F" w:rsidRDefault="00147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F5571" w14:textId="77777777" w:rsidR="0050736E" w:rsidRDefault="0050736E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061D986F" w14:textId="77777777" w:rsidR="0050736E" w:rsidRDefault="0050736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1E45D" w14:textId="77777777" w:rsidR="0050736E" w:rsidRPr="00B92AFE" w:rsidRDefault="0050736E">
    <w:pPr>
      <w:pStyle w:val="Voettekst"/>
      <w:framePr w:wrap="around" w:vAnchor="text" w:hAnchor="margin" w:xAlign="center" w:y="1"/>
      <w:rPr>
        <w:rStyle w:val="Paginanummer"/>
        <w:rFonts w:ascii="Arial" w:hAnsi="Arial" w:cs="Arial"/>
        <w:sz w:val="20"/>
        <w:szCs w:val="20"/>
      </w:rPr>
    </w:pPr>
    <w:r w:rsidRPr="00B92AFE">
      <w:rPr>
        <w:rStyle w:val="Paginanummer"/>
        <w:rFonts w:ascii="Arial" w:hAnsi="Arial" w:cs="Arial"/>
        <w:sz w:val="20"/>
        <w:szCs w:val="20"/>
      </w:rPr>
      <w:fldChar w:fldCharType="begin"/>
    </w:r>
    <w:r w:rsidRPr="00B92AFE">
      <w:rPr>
        <w:rStyle w:val="Paginanummer"/>
        <w:rFonts w:ascii="Arial" w:hAnsi="Arial" w:cs="Arial"/>
        <w:sz w:val="20"/>
        <w:szCs w:val="20"/>
      </w:rPr>
      <w:instrText xml:space="preserve">PAGE  </w:instrText>
    </w:r>
    <w:r w:rsidRPr="00B92AFE">
      <w:rPr>
        <w:rStyle w:val="Paginanummer"/>
        <w:rFonts w:ascii="Arial" w:hAnsi="Arial" w:cs="Arial"/>
        <w:sz w:val="20"/>
        <w:szCs w:val="20"/>
      </w:rPr>
      <w:fldChar w:fldCharType="separate"/>
    </w:r>
    <w:r w:rsidR="00A024CB">
      <w:rPr>
        <w:rStyle w:val="Paginanummer"/>
        <w:rFonts w:ascii="Arial" w:hAnsi="Arial" w:cs="Arial"/>
        <w:noProof/>
        <w:sz w:val="20"/>
        <w:szCs w:val="20"/>
      </w:rPr>
      <w:t>1</w:t>
    </w:r>
    <w:r w:rsidRPr="00B92AFE">
      <w:rPr>
        <w:rStyle w:val="Paginanummer"/>
        <w:rFonts w:ascii="Arial" w:hAnsi="Arial" w:cs="Arial"/>
        <w:sz w:val="20"/>
        <w:szCs w:val="20"/>
      </w:rPr>
      <w:fldChar w:fldCharType="end"/>
    </w:r>
  </w:p>
  <w:p w14:paraId="57F2ADCF" w14:textId="77777777" w:rsidR="00AB0061" w:rsidRPr="00C017DF" w:rsidRDefault="00AB0061" w:rsidP="00AB0061">
    <w:pPr>
      <w:ind w:left="360"/>
      <w:rPr>
        <w:rFonts w:ascii="Arial" w:hAnsi="Arial" w:cs="Arial"/>
        <w:sz w:val="20"/>
        <w:szCs w:val="20"/>
      </w:rPr>
    </w:pPr>
    <w:r w:rsidRPr="00C017DF">
      <w:rPr>
        <w:rFonts w:ascii="Arial" w:hAnsi="Arial" w:cs="Arial"/>
        <w:sz w:val="20"/>
        <w:szCs w:val="20"/>
      </w:rPr>
      <w:t>*het lidmaatschapsnummer altijd invullen</w:t>
    </w:r>
  </w:p>
  <w:p w14:paraId="1402B8DE" w14:textId="56485F07" w:rsidR="00127083" w:rsidRPr="0011266D" w:rsidRDefault="00127083" w:rsidP="0011266D">
    <w:pPr>
      <w:pStyle w:val="Voettekst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202</w:t>
    </w:r>
    <w:r w:rsidR="005470E5">
      <w:rPr>
        <w:rFonts w:ascii="Arial" w:hAnsi="Arial" w:cs="Arial"/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90073" w14:textId="77777777" w:rsidR="0014701F" w:rsidRDefault="0014701F">
      <w:r>
        <w:separator/>
      </w:r>
    </w:p>
  </w:footnote>
  <w:footnote w:type="continuationSeparator" w:id="0">
    <w:p w14:paraId="64E6CF42" w14:textId="77777777" w:rsidR="0014701F" w:rsidRDefault="001470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28560" w14:textId="77777777" w:rsidR="0050736E" w:rsidRPr="00D436E8" w:rsidRDefault="0050736E" w:rsidP="00D436E8">
    <w:pPr>
      <w:pStyle w:val="Koptekst"/>
      <w:spacing w:line="276" w:lineRule="auto"/>
      <w:ind w:left="-1134"/>
      <w:rPr>
        <w:rFonts w:ascii="Arial" w:hAnsi="Arial" w:cs="Arial"/>
        <w:sz w:val="20"/>
        <w:szCs w:val="20"/>
      </w:rPr>
    </w:pPr>
  </w:p>
  <w:p w14:paraId="3AA35E83" w14:textId="77777777" w:rsidR="0050736E" w:rsidRPr="00D436E8" w:rsidRDefault="004549AF" w:rsidP="00D436E8">
    <w:pPr>
      <w:pStyle w:val="Koptekst"/>
      <w:spacing w:line="276" w:lineRule="auto"/>
      <w:ind w:left="-1134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val="nl-NL" w:eastAsia="nl-NL"/>
      </w:rPr>
      <w:pict w14:anchorId="26881607">
        <v:line id="Rechte verbindingslijn 7" o:spid="_x0000_s2051" style="position:absolute;left:0;text-align:left;z-index:251658752;visibility:visible;mso-wrap-distance-top:-3e-5mm;mso-wrap-distance-bottom:-3e-5mm;mso-width-relative:margin;mso-height-relative:margin" from="3.9pt,125.55pt" to="488.6pt,1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" strokecolor="#7f7f7f" strokeweight="1.25pt">
          <o:lock v:ext="edit" shapetype="f"/>
        </v:line>
      </w:pict>
    </w:r>
    <w:r>
      <w:rPr>
        <w:rFonts w:ascii="Arial" w:hAnsi="Arial" w:cs="Arial"/>
        <w:noProof/>
        <w:sz w:val="20"/>
        <w:szCs w:val="20"/>
        <w:lang w:val="nl-NL" w:eastAsia="nl-NL"/>
      </w:rPr>
      <w:pict w14:anchorId="4DC1D5E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6" o:spid="_x0000_s2050" type="#_x0000_t75" style="position:absolute;left:0;text-align:left;margin-left:410.65pt;margin-top:10.95pt;width:96.25pt;height:95.45pt;z-index:-251658752;visibility:visible" wrapcoords="-169 0 -169 21430 21600 21430 21600 0 -169 0">
          <v:imagedata r:id="rId1" o:title=""/>
          <w10:wrap type="tight"/>
        </v:shape>
      </w:pict>
    </w:r>
    <w:r>
      <w:rPr>
        <w:rFonts w:ascii="Arial" w:hAnsi="Arial" w:cs="Arial"/>
        <w:noProof/>
        <w:sz w:val="20"/>
        <w:szCs w:val="20"/>
        <w:lang w:val="en-US"/>
      </w:rPr>
      <w:pict w14:anchorId="20388E3C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-18pt;margin-top:44.55pt;width:378pt;height:85.4pt;z-index:251656704;mso-wrap-edited:f" wrapcoords="0 0 21600 0 21600 21600 0 21600 0 0" filled="f" stroked="f">
          <v:fill o:detectmouseclick="t"/>
          <v:textbox style="mso-next-textbox:#_x0000_s2049" inset=",7.2pt,,7.2pt">
            <w:txbxContent>
              <w:p w14:paraId="34B562EC" w14:textId="77777777" w:rsidR="00FE6D5E" w:rsidRPr="00D7052B" w:rsidRDefault="00FE6D5E" w:rsidP="00FE6D5E">
                <w:pPr>
                  <w:pStyle w:val="Titel"/>
                  <w:jc w:val="both"/>
                  <w:rPr>
                    <w:rFonts w:ascii="Arial" w:hAnsi="Arial" w:cs="Arial"/>
                    <w:sz w:val="28"/>
                    <w:szCs w:val="28"/>
                    <w:lang w:val="nl-NL"/>
                  </w:rPr>
                </w:pPr>
                <w:r w:rsidRPr="00FE6D5E">
                  <w:rPr>
                    <w:rFonts w:ascii="Arial" w:hAnsi="Arial" w:cs="Arial"/>
                    <w:sz w:val="28"/>
                    <w:szCs w:val="28"/>
                  </w:rPr>
                  <w:t>Beoordelings</w:t>
                </w:r>
                <w:r w:rsidR="00B37B75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protocol</w:t>
                </w:r>
                <w:r w:rsidR="00BC4F8C">
                  <w:rPr>
                    <w:rFonts w:ascii="Arial" w:hAnsi="Arial" w:cs="Arial"/>
                    <w:sz w:val="28"/>
                    <w:szCs w:val="28"/>
                  </w:rPr>
                  <w:t xml:space="preserve"> </w:t>
                </w:r>
                <w:r w:rsidR="005441D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K</w:t>
                </w:r>
                <w:r w:rsidR="00881EF6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ü</w:t>
                </w:r>
                <w:r w:rsidR="005441D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 xml:space="preserve">r </w:t>
                </w:r>
                <w:r w:rsidR="00A7690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- Techniek</w:t>
                </w:r>
              </w:p>
              <w:p w14:paraId="2DA0CA62" w14:textId="77777777" w:rsidR="00921A96" w:rsidRDefault="00921A96" w:rsidP="00EA7502">
                <w:pPr>
                  <w:rPr>
                    <w:rFonts w:ascii="Arial" w:hAnsi="Arial" w:cs="Arial"/>
                    <w:b/>
                    <w:sz w:val="28"/>
                    <w:szCs w:val="28"/>
                  </w:rPr>
                </w:pPr>
              </w:p>
              <w:p w14:paraId="0C80D27E" w14:textId="77777777" w:rsidR="00A7690D" w:rsidRPr="00D7052B" w:rsidRDefault="004F04FA" w:rsidP="00A7690D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b/>
                    <w:sz w:val="22"/>
                    <w:szCs w:val="22"/>
                  </w:rPr>
                  <w:t xml:space="preserve">Team </w:t>
                </w:r>
              </w:p>
              <w:p w14:paraId="4517EACA" w14:textId="77777777" w:rsidR="009B0F43" w:rsidRPr="00D7052B" w:rsidRDefault="009B0F43" w:rsidP="00EA7502">
                <w:pPr>
                  <w:rPr>
                    <w:rFonts w:ascii="Arial" w:hAnsi="Arial" w:cs="Arial"/>
                    <w:sz w:val="22"/>
                    <w:szCs w:val="22"/>
                  </w:rPr>
                </w:pPr>
              </w:p>
            </w:txbxContent>
          </v:textbox>
          <w10:wrap type="through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0F470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A852F682"/>
    <w:lvl w:ilvl="0">
      <w:numFmt w:val="decimal"/>
      <w:lvlText w:val="*"/>
      <w:lvlJc w:val="left"/>
    </w:lvl>
  </w:abstractNum>
  <w:abstractNum w:abstractNumId="2" w15:restartNumberingAfterBreak="0">
    <w:nsid w:val="0CAE1894"/>
    <w:multiLevelType w:val="hybridMultilevel"/>
    <w:tmpl w:val="3C12DCF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C13E1"/>
    <w:multiLevelType w:val="hybridMultilevel"/>
    <w:tmpl w:val="87684A2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9515CA"/>
    <w:multiLevelType w:val="hybridMultilevel"/>
    <w:tmpl w:val="4C9EA4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2E62D6"/>
    <w:multiLevelType w:val="hybridMultilevel"/>
    <w:tmpl w:val="D766213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E265A"/>
    <w:multiLevelType w:val="hybridMultilevel"/>
    <w:tmpl w:val="29E454B6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765B0"/>
    <w:multiLevelType w:val="singleLevel"/>
    <w:tmpl w:val="01407226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A74DB3"/>
    <w:multiLevelType w:val="hybridMultilevel"/>
    <w:tmpl w:val="3648CA6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BA5C19"/>
    <w:multiLevelType w:val="hybridMultilevel"/>
    <w:tmpl w:val="E568517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C14937"/>
    <w:multiLevelType w:val="hybridMultilevel"/>
    <w:tmpl w:val="018CB7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EF3174E"/>
    <w:multiLevelType w:val="hybridMultilevel"/>
    <w:tmpl w:val="640ED1A8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F7705"/>
    <w:multiLevelType w:val="hybridMultilevel"/>
    <w:tmpl w:val="9D8A35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5196180">
    <w:abstractNumId w:val="2"/>
  </w:num>
  <w:num w:numId="2" w16cid:durableId="541554284">
    <w:abstractNumId w:val="8"/>
  </w:num>
  <w:num w:numId="3" w16cid:durableId="1864125953">
    <w:abstractNumId w:val="3"/>
  </w:num>
  <w:num w:numId="4" w16cid:durableId="1378891089">
    <w:abstractNumId w:val="12"/>
  </w:num>
  <w:num w:numId="5" w16cid:durableId="570584342">
    <w:abstractNumId w:val="10"/>
  </w:num>
  <w:num w:numId="6" w16cid:durableId="1040475211">
    <w:abstractNumId w:val="9"/>
  </w:num>
  <w:num w:numId="7" w16cid:durableId="1590851664">
    <w:abstractNumId w:val="5"/>
  </w:num>
  <w:num w:numId="8" w16cid:durableId="1696033990">
    <w:abstractNumId w:val="4"/>
  </w:num>
  <w:num w:numId="9" w16cid:durableId="663436595">
    <w:abstractNumId w:val="11"/>
  </w:num>
  <w:num w:numId="10" w16cid:durableId="162553700">
    <w:abstractNumId w:val="6"/>
  </w:num>
  <w:num w:numId="11" w16cid:durableId="1271857238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 w16cid:durableId="456916999">
    <w:abstractNumId w:val="7"/>
  </w:num>
  <w:num w:numId="13" w16cid:durableId="11473552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NotTrackMoves/>
  <w:documentProtection w:edit="forms" w:enforcement="1" w:cryptProviderType="rsaAES" w:cryptAlgorithmClass="hash" w:cryptAlgorithmType="typeAny" w:cryptAlgorithmSid="14" w:cryptSpinCount="100000" w:hash="LsHCm/AlTqLYGCdR1X11cnzQ0ge21fw3kFB98v9bko7FpKmKlRGOANC47KlSqsjWfeiNvMq85POEuWHFsSlRYg==" w:salt="WV9EUOR01kg+/H1tsHac4A=="/>
  <w:defaultTabStop w:val="708"/>
  <w:hyphenationZone w:val="425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7773"/>
    <w:rsid w:val="00007C58"/>
    <w:rsid w:val="00034ADF"/>
    <w:rsid w:val="000B4204"/>
    <w:rsid w:val="000D21A6"/>
    <w:rsid w:val="000E7734"/>
    <w:rsid w:val="0011266D"/>
    <w:rsid w:val="00124764"/>
    <w:rsid w:val="00127083"/>
    <w:rsid w:val="0014701F"/>
    <w:rsid w:val="001A5483"/>
    <w:rsid w:val="001E0EA8"/>
    <w:rsid w:val="00227773"/>
    <w:rsid w:val="00254188"/>
    <w:rsid w:val="00255C21"/>
    <w:rsid w:val="00261787"/>
    <w:rsid w:val="0026584B"/>
    <w:rsid w:val="002715D6"/>
    <w:rsid w:val="002A57A7"/>
    <w:rsid w:val="00347475"/>
    <w:rsid w:val="003601FC"/>
    <w:rsid w:val="00365959"/>
    <w:rsid w:val="003747C1"/>
    <w:rsid w:val="00390BE9"/>
    <w:rsid w:val="003943FF"/>
    <w:rsid w:val="00395EFA"/>
    <w:rsid w:val="003B5B3D"/>
    <w:rsid w:val="003E3299"/>
    <w:rsid w:val="003F4181"/>
    <w:rsid w:val="003F47E9"/>
    <w:rsid w:val="00403C13"/>
    <w:rsid w:val="004549AF"/>
    <w:rsid w:val="00482264"/>
    <w:rsid w:val="00487D43"/>
    <w:rsid w:val="004F04FA"/>
    <w:rsid w:val="0050736E"/>
    <w:rsid w:val="005441DD"/>
    <w:rsid w:val="0054511E"/>
    <w:rsid w:val="005470E5"/>
    <w:rsid w:val="005538BF"/>
    <w:rsid w:val="00580B78"/>
    <w:rsid w:val="005C1E53"/>
    <w:rsid w:val="005F5674"/>
    <w:rsid w:val="00615814"/>
    <w:rsid w:val="00671930"/>
    <w:rsid w:val="006B7AE8"/>
    <w:rsid w:val="006C07D3"/>
    <w:rsid w:val="006C6AF4"/>
    <w:rsid w:val="006E36AA"/>
    <w:rsid w:val="00717D6B"/>
    <w:rsid w:val="00744A50"/>
    <w:rsid w:val="00744E7C"/>
    <w:rsid w:val="00750623"/>
    <w:rsid w:val="00786B44"/>
    <w:rsid w:val="00823A72"/>
    <w:rsid w:val="00837B03"/>
    <w:rsid w:val="0087563B"/>
    <w:rsid w:val="008775D5"/>
    <w:rsid w:val="00881EF6"/>
    <w:rsid w:val="008826C9"/>
    <w:rsid w:val="008A0098"/>
    <w:rsid w:val="008D0AEE"/>
    <w:rsid w:val="0090196A"/>
    <w:rsid w:val="00921A96"/>
    <w:rsid w:val="009A0B8C"/>
    <w:rsid w:val="009B0F43"/>
    <w:rsid w:val="009D7208"/>
    <w:rsid w:val="009F77CB"/>
    <w:rsid w:val="00A00732"/>
    <w:rsid w:val="00A024CB"/>
    <w:rsid w:val="00A30C1B"/>
    <w:rsid w:val="00A33E3E"/>
    <w:rsid w:val="00A7690D"/>
    <w:rsid w:val="00A81890"/>
    <w:rsid w:val="00AA516C"/>
    <w:rsid w:val="00AB0061"/>
    <w:rsid w:val="00AB3BC5"/>
    <w:rsid w:val="00AC3BFC"/>
    <w:rsid w:val="00AC5736"/>
    <w:rsid w:val="00AF638E"/>
    <w:rsid w:val="00B1320A"/>
    <w:rsid w:val="00B37B75"/>
    <w:rsid w:val="00B40CDD"/>
    <w:rsid w:val="00B867E7"/>
    <w:rsid w:val="00B92AFE"/>
    <w:rsid w:val="00BB71B8"/>
    <w:rsid w:val="00BC4F8C"/>
    <w:rsid w:val="00BC5D86"/>
    <w:rsid w:val="00BF1144"/>
    <w:rsid w:val="00C017DF"/>
    <w:rsid w:val="00C46232"/>
    <w:rsid w:val="00C5793A"/>
    <w:rsid w:val="00CF5B5D"/>
    <w:rsid w:val="00D277FB"/>
    <w:rsid w:val="00D3366D"/>
    <w:rsid w:val="00D40B8B"/>
    <w:rsid w:val="00D436E8"/>
    <w:rsid w:val="00D7052B"/>
    <w:rsid w:val="00DA5D3F"/>
    <w:rsid w:val="00DB7EF0"/>
    <w:rsid w:val="00E11645"/>
    <w:rsid w:val="00E37A6B"/>
    <w:rsid w:val="00E80E79"/>
    <w:rsid w:val="00EA7502"/>
    <w:rsid w:val="00F2146E"/>
    <w:rsid w:val="00F26A9E"/>
    <w:rsid w:val="00F54B0D"/>
    <w:rsid w:val="00F804C1"/>
    <w:rsid w:val="00FE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4:docId w14:val="2865E0C6"/>
  <w15:chartTrackingRefBased/>
  <w15:docId w15:val="{7DC15DC9-70B5-48D1-B4D0-A8404E42C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C4F8C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pPr>
      <w:keepNext/>
      <w:ind w:firstLine="708"/>
      <w:outlineLvl w:val="0"/>
    </w:pPr>
    <w:rPr>
      <w:i/>
      <w:iCs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pPr>
      <w:keepNext/>
      <w:outlineLvl w:val="1"/>
    </w:pPr>
    <w:rPr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pPr>
      <w:keepNext/>
      <w:outlineLvl w:val="2"/>
    </w:pPr>
    <w:rPr>
      <w:rFonts w:ascii="Verdana" w:hAnsi="Verdana"/>
      <w:b/>
      <w:bCs/>
      <w:sz w:val="20"/>
      <w:lang w:val="x-none" w:eastAsia="x-none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Verdana" w:hAnsi="Verdana"/>
      <w:b/>
      <w:bCs/>
      <w:sz w:val="18"/>
    </w:rPr>
  </w:style>
  <w:style w:type="paragraph" w:styleId="Kop5">
    <w:name w:val="heading 5"/>
    <w:basedOn w:val="Standaard"/>
    <w:next w:val="Standaard"/>
    <w:link w:val="Kop5Char"/>
    <w:qFormat/>
    <w:pPr>
      <w:keepNext/>
      <w:outlineLvl w:val="4"/>
    </w:pPr>
    <w:rPr>
      <w:rFonts w:ascii="Verdana" w:hAnsi="Verdana"/>
      <w:bCs/>
      <w:sz w:val="18"/>
      <w:u w:val="single"/>
      <w:lang w:val="x-none" w:eastAsia="x-none"/>
    </w:rPr>
  </w:style>
  <w:style w:type="paragraph" w:styleId="Kop6">
    <w:name w:val="heading 6"/>
    <w:basedOn w:val="Standaard"/>
    <w:next w:val="Standaard"/>
    <w:link w:val="Kop6Char"/>
    <w:qFormat/>
    <w:pPr>
      <w:keepNext/>
      <w:shd w:val="clear" w:color="FFFFFF" w:fill="auto"/>
      <w:outlineLvl w:val="5"/>
    </w:pPr>
    <w:rPr>
      <w:rFonts w:ascii="Verdana" w:hAnsi="Verdana"/>
      <w:b/>
      <w:bCs/>
      <w:lang w:val="x-none" w:eastAsia="x-none"/>
    </w:rPr>
  </w:style>
  <w:style w:type="paragraph" w:styleId="Kop7">
    <w:name w:val="heading 7"/>
    <w:basedOn w:val="Standaard"/>
    <w:next w:val="Standaard"/>
    <w:qFormat/>
    <w:pPr>
      <w:keepNext/>
      <w:shd w:val="clear" w:color="FFFFFF" w:fill="auto"/>
      <w:outlineLvl w:val="6"/>
    </w:pPr>
    <w:rPr>
      <w:rFonts w:ascii="Verdana" w:hAnsi="Verdana"/>
      <w:noProof/>
      <w:sz w:val="44"/>
    </w:rPr>
  </w:style>
  <w:style w:type="paragraph" w:styleId="Kop8">
    <w:name w:val="heading 8"/>
    <w:basedOn w:val="Standaard"/>
    <w:next w:val="Standaard"/>
    <w:qFormat/>
    <w:pPr>
      <w:keepNext/>
      <w:shd w:val="clear" w:color="FFFFFF" w:fill="auto"/>
      <w:outlineLvl w:val="7"/>
    </w:pPr>
    <w:rPr>
      <w:rFonts w:ascii="Verdana" w:hAnsi="Verdana"/>
      <w:sz w:val="40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Verdana" w:hAnsi="Verdana"/>
      <w:b/>
      <w:bCs/>
      <w:i/>
      <w:i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framePr w:w="5103" w:wrap="around" w:vAnchor="page" w:hAnchor="page" w:x="1362" w:y="568"/>
      <w:shd w:val="clear" w:color="FFFFFF" w:fill="auto"/>
    </w:pPr>
    <w:rPr>
      <w:rFonts w:ascii="Verdana" w:hAnsi="Verdana" w:cs="Arial"/>
      <w:noProof/>
      <w:sz w:val="48"/>
    </w:rPr>
  </w:style>
  <w:style w:type="paragraph" w:styleId="Plattetekst">
    <w:name w:val="Body Text"/>
    <w:basedOn w:val="Standaard"/>
    <w:semiHidden/>
    <w:rPr>
      <w:rFonts w:ascii="Verdana" w:hAnsi="Verdana"/>
      <w:sz w:val="20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3">
    <w:name w:val="Body Text 3"/>
    <w:basedOn w:val="Standaard"/>
    <w:semiHidden/>
    <w:pPr>
      <w:shd w:val="clear" w:color="FFFFFF" w:fill="auto"/>
    </w:pPr>
    <w:rPr>
      <w:rFonts w:ascii="Verdana" w:hAnsi="Verdana"/>
      <w:b/>
      <w:bCs/>
      <w:i/>
      <w:iCs/>
      <w:sz w:val="20"/>
    </w:rPr>
  </w:style>
  <w:style w:type="character" w:styleId="Hyperlink">
    <w:name w:val="Hyperlink"/>
    <w:semiHidden/>
    <w:rPr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80E79"/>
    <w:pPr>
      <w:spacing w:after="120"/>
      <w:ind w:left="283"/>
    </w:pPr>
    <w:rPr>
      <w:lang w:val="x-none" w:eastAsia="x-none"/>
    </w:rPr>
  </w:style>
  <w:style w:type="character" w:customStyle="1" w:styleId="PlattetekstinspringenChar">
    <w:name w:val="Platte tekst inspringen Char"/>
    <w:link w:val="Plattetekstinspringen"/>
    <w:uiPriority w:val="99"/>
    <w:semiHidden/>
    <w:rsid w:val="00E80E79"/>
    <w:rPr>
      <w:sz w:val="24"/>
      <w:szCs w:val="24"/>
    </w:rPr>
  </w:style>
  <w:style w:type="paragraph" w:customStyle="1" w:styleId="Default">
    <w:name w:val="Default"/>
    <w:rsid w:val="00E80E7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Zwaar">
    <w:name w:val="Strong"/>
    <w:uiPriority w:val="22"/>
    <w:qFormat/>
    <w:rsid w:val="00482264"/>
    <w:rPr>
      <w:b/>
      <w:bCs/>
    </w:rPr>
  </w:style>
  <w:style w:type="character" w:styleId="Nadruk">
    <w:name w:val="Emphasis"/>
    <w:uiPriority w:val="20"/>
    <w:qFormat/>
    <w:rsid w:val="00482264"/>
    <w:rPr>
      <w:i/>
      <w:iCs/>
    </w:rPr>
  </w:style>
  <w:style w:type="character" w:customStyle="1" w:styleId="apple-style-span">
    <w:name w:val="apple-style-span"/>
    <w:basedOn w:val="Standaardalinea-lettertype"/>
    <w:rsid w:val="00482264"/>
  </w:style>
  <w:style w:type="paragraph" w:styleId="Koptekst">
    <w:name w:val="header"/>
    <w:basedOn w:val="Standaard"/>
    <w:link w:val="KoptekstChar"/>
    <w:uiPriority w:val="99"/>
    <w:unhideWhenUsed/>
    <w:rsid w:val="00A0073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tekstChar">
    <w:name w:val="Koptekst Char"/>
    <w:link w:val="Koptekst"/>
    <w:uiPriority w:val="99"/>
    <w:rsid w:val="00A00732"/>
    <w:rPr>
      <w:sz w:val="24"/>
      <w:szCs w:val="24"/>
    </w:rPr>
  </w:style>
  <w:style w:type="character" w:customStyle="1" w:styleId="Kop1Char">
    <w:name w:val="Kop 1 Char"/>
    <w:link w:val="Kop1"/>
    <w:rsid w:val="00FE6D5E"/>
    <w:rPr>
      <w:i/>
      <w:iCs/>
      <w:sz w:val="24"/>
      <w:szCs w:val="24"/>
    </w:rPr>
  </w:style>
  <w:style w:type="character" w:customStyle="1" w:styleId="Kop2Char">
    <w:name w:val="Kop 2 Char"/>
    <w:link w:val="Kop2"/>
    <w:rsid w:val="00FE6D5E"/>
    <w:rPr>
      <w:sz w:val="24"/>
      <w:szCs w:val="24"/>
    </w:rPr>
  </w:style>
  <w:style w:type="character" w:customStyle="1" w:styleId="Kop3Char">
    <w:name w:val="Kop 3 Char"/>
    <w:link w:val="Kop3"/>
    <w:rsid w:val="00FE6D5E"/>
    <w:rPr>
      <w:rFonts w:ascii="Verdana" w:hAnsi="Verdana"/>
      <w:b/>
      <w:bCs/>
      <w:szCs w:val="24"/>
    </w:rPr>
  </w:style>
  <w:style w:type="character" w:customStyle="1" w:styleId="Kop5Char">
    <w:name w:val="Kop 5 Char"/>
    <w:link w:val="Kop5"/>
    <w:rsid w:val="00FE6D5E"/>
    <w:rPr>
      <w:rFonts w:ascii="Verdana" w:hAnsi="Verdana" w:cs="Arial"/>
      <w:bCs/>
      <w:sz w:val="18"/>
      <w:szCs w:val="24"/>
      <w:u w:val="single"/>
    </w:rPr>
  </w:style>
  <w:style w:type="character" w:customStyle="1" w:styleId="Kop6Char">
    <w:name w:val="Kop 6 Char"/>
    <w:link w:val="Kop6"/>
    <w:rsid w:val="00FE6D5E"/>
    <w:rPr>
      <w:rFonts w:ascii="Verdana" w:hAnsi="Verdana"/>
      <w:b/>
      <w:bCs/>
      <w:sz w:val="24"/>
      <w:szCs w:val="24"/>
      <w:shd w:val="clear" w:color="FFFFFF" w:fill="auto"/>
    </w:rPr>
  </w:style>
  <w:style w:type="paragraph" w:styleId="Titel">
    <w:name w:val="Title"/>
    <w:basedOn w:val="Standaard"/>
    <w:link w:val="TitelChar"/>
    <w:qFormat/>
    <w:rsid w:val="00FE6D5E"/>
    <w:pPr>
      <w:jc w:val="center"/>
    </w:pPr>
    <w:rPr>
      <w:rFonts w:ascii="Verdana" w:hAnsi="Verdana"/>
      <w:b/>
      <w:bCs/>
      <w:lang w:val="x-none"/>
    </w:rPr>
  </w:style>
  <w:style w:type="character" w:customStyle="1" w:styleId="TitelChar">
    <w:name w:val="Titel Char"/>
    <w:link w:val="Titel"/>
    <w:rsid w:val="00FE6D5E"/>
    <w:rPr>
      <w:rFonts w:ascii="Verdana" w:hAnsi="Verdana"/>
      <w:b/>
      <w:bCs/>
      <w:sz w:val="24"/>
      <w:szCs w:val="24"/>
      <w:lang w:val="x-none"/>
    </w:rPr>
  </w:style>
  <w:style w:type="table" w:styleId="Tabelraster">
    <w:name w:val="Table Grid"/>
    <w:basedOn w:val="Standaardtabel"/>
    <w:uiPriority w:val="59"/>
    <w:rsid w:val="00615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xArchief\Communicatie\Huisstijl\Nieuwe%20Huisstijl\Formats%20en%20sjablonen\KNHS-download-sjabloon%20zwart%20wit.dot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86A01108D374D9C638ECAF15CC501" ma:contentTypeVersion="18" ma:contentTypeDescription="Een nieuw document maken." ma:contentTypeScope="" ma:versionID="21243fce5f8fc5c61a1cbb2ace2d24e8">
  <xsd:schema xmlns:xsd="http://www.w3.org/2001/XMLSchema" xmlns:xs="http://www.w3.org/2001/XMLSchema" xmlns:p="http://schemas.microsoft.com/office/2006/metadata/properties" xmlns:ns2="e7f54076-5645-4b12-91ec-c3d4a8cb9c6b" xmlns:ns3="a811006f-1c16-41b7-b921-4a643f9d9ecc" targetNamespace="http://schemas.microsoft.com/office/2006/metadata/properties" ma:root="true" ma:fieldsID="b4478f5e4c668915880156a0f2e80463" ns2:_="" ns3:_="">
    <xsd:import namespace="e7f54076-5645-4b12-91ec-c3d4a8cb9c6b"/>
    <xsd:import namespace="a811006f-1c16-41b7-b921-4a643f9d9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54076-5645-4b12-91ec-c3d4a8cb9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d77c66a2-1fd6-47a7-b8eb-c7bfc0e142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1006f-1c16-41b7-b921-4a643f9d9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055e2-7c1b-4db4-bea0-75341c57597f}" ma:internalName="TaxCatchAll" ma:showField="CatchAllData" ma:web="a811006f-1c16-41b7-b921-4a643f9d9e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f54076-5645-4b12-91ec-c3d4a8cb9c6b">
      <Terms xmlns="http://schemas.microsoft.com/office/infopath/2007/PartnerControls"/>
    </lcf76f155ced4ddcb4097134ff3c332f>
    <TaxCatchAll xmlns="a811006f-1c16-41b7-b921-4a643f9d9ecc" xsi:nil="true"/>
    <MediaLengthInSeconds xmlns="e7f54076-5645-4b12-91ec-c3d4a8cb9c6b" xsi:nil="true"/>
    <SharedWithUsers xmlns="a811006f-1c16-41b7-b921-4a643f9d9ecc">
      <UserInfo>
        <DisplayName/>
        <AccountId xsi:nil="true"/>
        <AccountType/>
      </UserInfo>
    </SharedWithUsers>
  </documentManagement>
</p:properti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58CF8894-864F-409B-83B5-E85FB700CB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449DB6-D89E-43D4-8D15-79E37ECC21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f54076-5645-4b12-91ec-c3d4a8cb9c6b"/>
    <ds:schemaRef ds:uri="a811006f-1c16-41b7-b921-4a643f9d9e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C5F071-BE9C-4C13-A0B5-C1A61CFA150B}">
  <ds:schemaRefs>
    <ds:schemaRef ds:uri="http://purl.org/dc/elements/1.1/"/>
    <ds:schemaRef ds:uri="http://purl.org/dc/dcmitype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a811006f-1c16-41b7-b921-4a643f9d9ecc"/>
    <ds:schemaRef ds:uri="http://schemas.microsoft.com/office/infopath/2007/PartnerControls"/>
    <ds:schemaRef ds:uri="e7f54076-5645-4b12-91ec-c3d4a8cb9c6b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2C37597-867D-4FA7-BCDA-6B110F7C5CD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KNHS-download-sjabloon zwart wit</Template>
  <TotalTime>2</TotalTime>
  <Pages>1</Pages>
  <Words>215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Project Vernieuwing Handboek Aanleg Ruiter- en Menpaden</vt:lpstr>
    </vt:vector>
  </TitlesOfParts>
  <Company>KNHS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protocol-kur-techniek-team-z-zz</dc:title>
  <dc:subject/>
  <dc:creator>fortgensi</dc:creator>
  <cp:keywords/>
  <cp:lastModifiedBy>Cindy Heijligers | KNHS</cp:lastModifiedBy>
  <cp:revision>4</cp:revision>
  <cp:lastPrinted>2012-11-20T13:45:00Z</cp:lastPrinted>
  <dcterms:created xsi:type="dcterms:W3CDTF">2024-02-26T13:16:00Z</dcterms:created>
  <dcterms:modified xsi:type="dcterms:W3CDTF">2025-03-04T16:25:00Z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xd_ProgID">
    <vt:lpwstr/>
  </property>
  <property fmtid="{D5CDD505-2E9C-101B-9397-08002B2CF9AE}" pid="4" name="ContentTypeId">
    <vt:lpwstr>0x010100F9386A01108D374D9C638ECAF15CC501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